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A22B2" w:rsidRDefault="00B441E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07" w:history="1">
        <w:r w:rsidR="003A22B2" w:rsidRPr="00837B45">
          <w:rPr>
            <w:rStyle w:val="aa"/>
          </w:rPr>
          <w:t>HH3C-UI-MAN-MIB</w:t>
        </w:r>
        <w:r w:rsidR="003A22B2">
          <w:rPr>
            <w:webHidden/>
          </w:rPr>
          <w:tab/>
        </w:r>
        <w:r w:rsidR="003A22B2">
          <w:rPr>
            <w:webHidden/>
          </w:rPr>
          <w:fldChar w:fldCharType="begin"/>
        </w:r>
        <w:r w:rsidR="003A22B2">
          <w:rPr>
            <w:webHidden/>
          </w:rPr>
          <w:instrText xml:space="preserve"> PAGEREF _Toc94098707 \h </w:instrText>
        </w:r>
        <w:r w:rsidR="003A22B2">
          <w:rPr>
            <w:webHidden/>
          </w:rPr>
        </w:r>
        <w:r w:rsidR="003A22B2">
          <w:rPr>
            <w:webHidden/>
          </w:rPr>
          <w:fldChar w:fldCharType="separate"/>
        </w:r>
        <w:r w:rsidR="003A22B2">
          <w:rPr>
            <w:webHidden/>
          </w:rPr>
          <w:t>2</w:t>
        </w:r>
        <w:r w:rsidR="003A22B2">
          <w:rPr>
            <w:webHidden/>
          </w:rPr>
          <w:fldChar w:fldCharType="end"/>
        </w:r>
      </w:hyperlink>
    </w:p>
    <w:p w:rsidR="003A22B2" w:rsidRDefault="003A22B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8" w:history="1">
        <w:r w:rsidRPr="00837B45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441E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D4D82" w:rsidRPr="00DC7FD4" w:rsidRDefault="007D4D82" w:rsidP="007D4D82">
      <w:pPr>
        <w:pStyle w:val="1"/>
      </w:pPr>
      <w:bookmarkStart w:id="1" w:name="_Toc320126571"/>
      <w:bookmarkStart w:id="2" w:name="_Toc335054075"/>
      <w:bookmarkStart w:id="3" w:name="_Toc397421316"/>
      <w:bookmarkStart w:id="4" w:name="_Toc94098707"/>
      <w:r w:rsidRPr="00DC7FD4">
        <w:lastRenderedPageBreak/>
        <w:t>HH3C-UI-MAN-MIB</w:t>
      </w:r>
      <w:bookmarkEnd w:id="1"/>
      <w:bookmarkEnd w:id="2"/>
      <w:bookmarkEnd w:id="3"/>
      <w:bookmarkEnd w:id="4"/>
    </w:p>
    <w:p w:rsidR="007D4D82" w:rsidRPr="007D4D82" w:rsidRDefault="007D4D82" w:rsidP="007D4D82">
      <w:r w:rsidRPr="007D4D82">
        <w:t>This MIB is used to manage user interfaces.</w:t>
      </w:r>
    </w:p>
    <w:p w:rsidR="007D4D82" w:rsidRPr="00DC7FD4" w:rsidRDefault="007D4D82" w:rsidP="007D4D82">
      <w:pPr>
        <w:pStyle w:val="2"/>
        <w:rPr>
          <w:rFonts w:ascii="Helvetica" w:hAnsi="Helvetica" w:cs="Helvetica"/>
          <w:lang w:eastAsia="en-US"/>
        </w:rPr>
      </w:pPr>
      <w:bookmarkStart w:id="5" w:name="_Toc320126572"/>
      <w:bookmarkStart w:id="6" w:name="_Toc335054076"/>
      <w:bookmarkStart w:id="7" w:name="_Toc397421317"/>
      <w:bookmarkStart w:id="8" w:name="_Toc94098708"/>
      <w:r w:rsidRPr="00DC7FD4">
        <w:rPr>
          <w:rFonts w:ascii="Helvetica" w:hAnsi="Helvetica" w:cs="Helvetica"/>
        </w:rPr>
        <w:t>Scalar Objects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D4D82" w:rsidRPr="00DC7FD4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Description</w:t>
            </w:r>
          </w:p>
        </w:tc>
      </w:tr>
      <w:tr w:rsidR="007D4D82" w:rsidRPr="00DC7FD4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hh3cTerminalUserName (1.3.6.1.4.1.25506.2.2.1.1.2.1)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hh3cTerminalSource (1.3.6.1.4.1.25506.2.2.1.1.2.2)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hh3cTerminalUserAuthFailureReason (1.3.6.1.4.1.25506.2.2.1.1.2.3)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FA2F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CF" w:rsidRDefault="008472CF">
      <w:r>
        <w:separator/>
      </w:r>
    </w:p>
  </w:endnote>
  <w:endnote w:type="continuationSeparator" w:id="0">
    <w:p w:rsidR="008472CF" w:rsidRDefault="0084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441E0">
      <w:fldChar w:fldCharType="begin"/>
    </w:r>
    <w:r>
      <w:instrText>PAGE</w:instrText>
    </w:r>
    <w:r w:rsidR="00B441E0">
      <w:fldChar w:fldCharType="separate"/>
    </w:r>
    <w:r w:rsidR="003A22B2">
      <w:rPr>
        <w:noProof/>
      </w:rPr>
      <w:t>1</w:t>
    </w:r>
    <w:r w:rsidR="00B441E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A22B2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CF" w:rsidRDefault="008472CF">
      <w:r>
        <w:separator/>
      </w:r>
    </w:p>
  </w:footnote>
  <w:footnote w:type="continuationSeparator" w:id="0">
    <w:p w:rsidR="008472CF" w:rsidRDefault="0084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D4D82" w:rsidRPr="007D4D82">
      <w:t xml:space="preserve"> HH3C-UI-MAN-MIB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22B2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4D82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472C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1E0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A2FF0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7D4D8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D832A-38BC-4400-9870-4159FF2F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58</Words>
  <Characters>559</Characters>
  <Application>Microsoft Office Word</Application>
  <DocSecurity>0</DocSecurity>
  <Lines>43</Lines>
  <Paragraphs>32</Paragraphs>
  <ScaleCrop>false</ScaleCrop>
  <Company/>
  <LinksUpToDate>false</LinksUpToDate>
  <CharactersWithSpaces>585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2022-01-26T06:06:00Z</dcterms:modified>
</cp:coreProperties>
</file>